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151997E1" w14:textId="5CA2614A" w:rsidR="00865B2B" w:rsidRDefault="00865B2B" w:rsidP="00865B2B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4301-01</w:t>
      </w:r>
      <w:r w:rsidR="00C7672C">
        <w:rPr>
          <w:rFonts w:cs="Arial"/>
        </w:rPr>
        <w:t>78</w:t>
      </w:r>
      <w:r>
        <w:rPr>
          <w:rFonts w:cs="Arial"/>
        </w:rPr>
        <w:t>/2023</w:t>
      </w:r>
    </w:p>
    <w:p w14:paraId="11E45C65" w14:textId="7CC84308" w:rsidR="00865B2B" w:rsidRDefault="00865B2B" w:rsidP="00865B2B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</w:t>
      </w:r>
      <w:r w:rsidR="00C7672C">
        <w:rPr>
          <w:rFonts w:cs="Arial"/>
        </w:rPr>
        <w:t>323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2192F" w14:textId="77777777" w:rsidR="00650892" w:rsidRDefault="00650892">
      <w:r>
        <w:separator/>
      </w:r>
    </w:p>
  </w:endnote>
  <w:endnote w:type="continuationSeparator" w:id="0">
    <w:p w14:paraId="1D19377F" w14:textId="77777777" w:rsidR="00650892" w:rsidRDefault="0065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C6DA2E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2A5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2A5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5B508" w14:textId="77777777" w:rsidR="00650892" w:rsidRDefault="00650892">
      <w:r>
        <w:separator/>
      </w:r>
    </w:p>
  </w:footnote>
  <w:footnote w:type="continuationSeparator" w:id="0">
    <w:p w14:paraId="5F9F4ED9" w14:textId="77777777" w:rsidR="00650892" w:rsidRDefault="00650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79C3E4B7" w:rsidR="00C0552D" w:rsidRPr="009F4AF4" w:rsidRDefault="00F00BC1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65B2B">
            <w:rPr>
              <w:rFonts w:cs="Arial"/>
              <w:color w:val="000000"/>
              <w:sz w:val="16"/>
              <w:szCs w:val="16"/>
            </w:rPr>
            <w:t>=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65B2B"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0E2A5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331AE"/>
    <w:rsid w:val="00650892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5B2B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56859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7672C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3BE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996BAA-DA86-468A-97CA-20AD5B3A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12</cp:revision>
  <cp:lastPrinted>2016-06-20T06:30:00Z</cp:lastPrinted>
  <dcterms:created xsi:type="dcterms:W3CDTF">2018-07-24T11:48:00Z</dcterms:created>
  <dcterms:modified xsi:type="dcterms:W3CDTF">2023-09-05T10:06:00Z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